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2A1E" w:rsidRPr="00987C13" w:rsidRDefault="00CC2A1E" w:rsidP="00C235BE">
      <w:pPr>
        <w:ind w:firstLine="3240"/>
        <w:jc w:val="right"/>
        <w:rPr>
          <w:rFonts w:ascii="Arial" w:hAnsi="Arial" w:cs="Arial"/>
          <w:spacing w:val="-3"/>
          <w:sz w:val="24"/>
          <w:szCs w:val="24"/>
          <w:lang w:val="ru-RU"/>
        </w:rPr>
      </w:pPr>
      <w:r w:rsidRPr="00987C13">
        <w:rPr>
          <w:rFonts w:ascii="Arial" w:hAnsi="Arial" w:cs="Arial"/>
          <w:spacing w:val="-3"/>
          <w:sz w:val="24"/>
          <w:szCs w:val="24"/>
          <w:lang w:val="bg-BG"/>
        </w:rPr>
        <w:t>Образец</w:t>
      </w:r>
      <w:r>
        <w:rPr>
          <w:rFonts w:ascii="Arial" w:hAnsi="Arial" w:cs="Arial"/>
          <w:spacing w:val="-3"/>
          <w:sz w:val="24"/>
          <w:szCs w:val="24"/>
        </w:rPr>
        <w:t xml:space="preserve"> </w:t>
      </w:r>
      <w:r>
        <w:rPr>
          <w:rFonts w:ascii="Arial" w:hAnsi="Arial" w:cs="Arial"/>
          <w:spacing w:val="-3"/>
          <w:sz w:val="24"/>
          <w:szCs w:val="24"/>
          <w:lang w:val="bg-BG"/>
        </w:rPr>
        <w:t>№</w:t>
      </w:r>
      <w:r w:rsidRPr="00987C13">
        <w:rPr>
          <w:rFonts w:ascii="Arial" w:hAnsi="Arial" w:cs="Arial"/>
          <w:spacing w:val="-3"/>
          <w:sz w:val="24"/>
          <w:szCs w:val="24"/>
          <w:lang w:val="ru-RU"/>
        </w:rPr>
        <w:t xml:space="preserve"> 2</w:t>
      </w:r>
    </w:p>
    <w:p w:rsidR="00CC2A1E" w:rsidRPr="00606CFC" w:rsidRDefault="00CC2A1E" w:rsidP="00C235BE">
      <w:pPr>
        <w:ind w:left="4248" w:firstLine="72"/>
        <w:jc w:val="both"/>
        <w:rPr>
          <w:b/>
          <w:bCs/>
          <w:spacing w:val="-3"/>
          <w:sz w:val="24"/>
          <w:szCs w:val="24"/>
          <w:lang w:val="bg-BG"/>
        </w:rPr>
      </w:pPr>
      <w:r w:rsidRPr="00606CFC">
        <w:rPr>
          <w:b/>
          <w:bCs/>
          <w:spacing w:val="-3"/>
          <w:sz w:val="24"/>
          <w:szCs w:val="24"/>
          <w:lang w:val="bg-BG"/>
        </w:rPr>
        <w:t xml:space="preserve">До </w:t>
      </w:r>
    </w:p>
    <w:p w:rsidR="00CC2A1E" w:rsidRPr="00606CFC" w:rsidRDefault="00CC2A1E" w:rsidP="00C235BE">
      <w:pPr>
        <w:ind w:left="4248" w:firstLine="72"/>
        <w:jc w:val="both"/>
        <w:rPr>
          <w:b/>
          <w:bCs/>
          <w:spacing w:val="-3"/>
          <w:sz w:val="24"/>
          <w:szCs w:val="24"/>
          <w:lang w:val="bg-BG"/>
        </w:rPr>
      </w:pPr>
      <w:r w:rsidRPr="00606CFC">
        <w:rPr>
          <w:b/>
          <w:bCs/>
          <w:spacing w:val="-3"/>
          <w:sz w:val="24"/>
          <w:szCs w:val="24"/>
          <w:lang w:val="bg-BG"/>
        </w:rPr>
        <w:t xml:space="preserve">Директора на </w:t>
      </w:r>
    </w:p>
    <w:p w:rsidR="00CC2A1E" w:rsidRPr="00606CFC" w:rsidRDefault="00CC2A1E" w:rsidP="00033B37">
      <w:pPr>
        <w:ind w:left="3540" w:firstLine="708"/>
        <w:rPr>
          <w:b/>
          <w:bCs/>
          <w:spacing w:val="-3"/>
          <w:sz w:val="24"/>
          <w:szCs w:val="24"/>
          <w:lang w:val="bg-BG"/>
        </w:rPr>
      </w:pPr>
      <w:r w:rsidRPr="00606CFC">
        <w:rPr>
          <w:b/>
          <w:bCs/>
          <w:spacing w:val="-3"/>
          <w:sz w:val="24"/>
          <w:szCs w:val="24"/>
          <w:lang w:val="bg-BG"/>
        </w:rPr>
        <w:t xml:space="preserve"> ОПУ Варна, гр. Варна</w:t>
      </w:r>
    </w:p>
    <w:p w:rsidR="00CC2A1E" w:rsidRPr="00606CFC" w:rsidRDefault="00CC2A1E" w:rsidP="00C235BE">
      <w:pPr>
        <w:ind w:firstLine="708"/>
        <w:jc w:val="center"/>
        <w:rPr>
          <w:b/>
          <w:bCs/>
          <w:spacing w:val="-3"/>
          <w:sz w:val="24"/>
          <w:szCs w:val="24"/>
          <w:lang w:val="bg-BG"/>
        </w:rPr>
      </w:pPr>
      <w:r w:rsidRPr="00606CFC">
        <w:rPr>
          <w:b/>
          <w:bCs/>
          <w:spacing w:val="-3"/>
          <w:sz w:val="24"/>
          <w:szCs w:val="24"/>
          <w:lang w:val="bg-BG"/>
        </w:rPr>
        <w:t xml:space="preserve">                     ул. „Д-р Пюскюлиев ” №3</w:t>
      </w:r>
    </w:p>
    <w:p w:rsidR="00CC2A1E" w:rsidRPr="00606CFC" w:rsidRDefault="00CC2A1E" w:rsidP="00C235BE">
      <w:pPr>
        <w:jc w:val="center"/>
        <w:rPr>
          <w:spacing w:val="-3"/>
          <w:sz w:val="24"/>
          <w:szCs w:val="24"/>
          <w:lang w:val="ru-RU"/>
        </w:rPr>
      </w:pPr>
    </w:p>
    <w:p w:rsidR="00CC2A1E" w:rsidRPr="00606CFC" w:rsidRDefault="00CC2A1E" w:rsidP="00C235BE">
      <w:pPr>
        <w:jc w:val="center"/>
        <w:rPr>
          <w:spacing w:val="-3"/>
          <w:sz w:val="24"/>
          <w:szCs w:val="24"/>
          <w:lang w:val="ru-RU"/>
        </w:rPr>
      </w:pPr>
    </w:p>
    <w:p w:rsidR="00CC2A1E" w:rsidRPr="00606CFC" w:rsidRDefault="00CC2A1E" w:rsidP="00C235BE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uppressAutoHyphens/>
        <w:ind w:left="-89" w:right="-69"/>
        <w:jc w:val="center"/>
        <w:rPr>
          <w:b/>
          <w:bCs/>
          <w:spacing w:val="-3"/>
          <w:sz w:val="24"/>
          <w:szCs w:val="24"/>
          <w:lang w:val="bg-BG"/>
        </w:rPr>
      </w:pPr>
      <w:r w:rsidRPr="00606CFC">
        <w:rPr>
          <w:b/>
          <w:bCs/>
          <w:spacing w:val="-3"/>
          <w:sz w:val="24"/>
          <w:szCs w:val="24"/>
          <w:lang w:val="ru-RU"/>
        </w:rPr>
        <w:t>П</w:t>
      </w:r>
      <w:r w:rsidRPr="00606CFC">
        <w:rPr>
          <w:b/>
          <w:bCs/>
          <w:spacing w:val="-3"/>
          <w:sz w:val="24"/>
          <w:szCs w:val="24"/>
          <w:lang w:val="bg-BG"/>
        </w:rPr>
        <w:t>РЕДЛОЖЕНИЕ ЗА ИЗПЪЛНЕНИЕ НА ПОРЪЧКАТА</w:t>
      </w:r>
    </w:p>
    <w:p w:rsidR="00CC2A1E" w:rsidRPr="00606CFC" w:rsidRDefault="00CC2A1E" w:rsidP="00C235BE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uppressAutoHyphens/>
        <w:ind w:left="-89" w:right="-69"/>
        <w:jc w:val="center"/>
        <w:rPr>
          <w:b/>
          <w:bCs/>
          <w:spacing w:val="-3"/>
          <w:sz w:val="24"/>
          <w:szCs w:val="24"/>
          <w:lang w:val="ru-RU"/>
        </w:rPr>
      </w:pPr>
    </w:p>
    <w:p w:rsidR="00CC2A1E" w:rsidRPr="00606CFC" w:rsidRDefault="00CC2A1E" w:rsidP="00606CFC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uppressAutoHyphens/>
        <w:ind w:left="-89" w:right="-69"/>
        <w:jc w:val="both"/>
        <w:rPr>
          <w:spacing w:val="-3"/>
          <w:sz w:val="24"/>
          <w:szCs w:val="24"/>
          <w:lang w:val="ru-RU"/>
        </w:rPr>
      </w:pPr>
      <w:r w:rsidRPr="00606CFC">
        <w:rPr>
          <w:spacing w:val="-3"/>
          <w:sz w:val="24"/>
          <w:szCs w:val="24"/>
          <w:lang w:val="ru-RU"/>
        </w:rPr>
        <w:t>От ...........................................................................................................................................</w:t>
      </w:r>
      <w:r>
        <w:rPr>
          <w:spacing w:val="-3"/>
          <w:sz w:val="24"/>
          <w:szCs w:val="24"/>
          <w:lang w:val="ru-RU"/>
        </w:rPr>
        <w:t>.........................</w:t>
      </w:r>
    </w:p>
    <w:p w:rsidR="00CC2A1E" w:rsidRPr="00606CFC" w:rsidRDefault="00CC2A1E" w:rsidP="00606CFC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uppressAutoHyphens/>
        <w:ind w:left="-89" w:right="-69" w:firstLine="1889"/>
        <w:jc w:val="both"/>
        <w:rPr>
          <w:spacing w:val="-3"/>
          <w:sz w:val="24"/>
          <w:szCs w:val="24"/>
          <w:lang w:val="ru-RU"/>
        </w:rPr>
      </w:pPr>
      <w:r w:rsidRPr="00606CFC">
        <w:rPr>
          <w:spacing w:val="-3"/>
          <w:sz w:val="24"/>
          <w:szCs w:val="24"/>
          <w:lang w:val="ru-RU"/>
        </w:rPr>
        <w:t>/наименование на участника/</w:t>
      </w:r>
    </w:p>
    <w:p w:rsidR="00CC2A1E" w:rsidRPr="00606CFC" w:rsidRDefault="00CC2A1E" w:rsidP="00606CFC">
      <w:pPr>
        <w:jc w:val="both"/>
        <w:rPr>
          <w:sz w:val="24"/>
          <w:szCs w:val="24"/>
          <w:lang w:val="bg-BG"/>
        </w:rPr>
      </w:pPr>
      <w:r w:rsidRPr="00606CFC">
        <w:rPr>
          <w:sz w:val="24"/>
          <w:szCs w:val="24"/>
          <w:lang w:val="ru-RU"/>
        </w:rPr>
        <w:t>регистриран в Търговския регистър при ............................................................</w:t>
      </w:r>
      <w:r w:rsidRPr="00606CFC">
        <w:rPr>
          <w:sz w:val="24"/>
          <w:szCs w:val="24"/>
          <w:lang w:val="ru-RU"/>
        </w:rPr>
        <w:br/>
        <w:t>.......................................................... по фирмено дело №</w:t>
      </w:r>
      <w:r w:rsidRPr="00606CFC">
        <w:rPr>
          <w:i/>
          <w:iCs/>
          <w:sz w:val="24"/>
          <w:szCs w:val="24"/>
          <w:lang w:val="ru-RU"/>
        </w:rPr>
        <w:t xml:space="preserve"> </w:t>
      </w:r>
      <w:r w:rsidRPr="00606CFC">
        <w:rPr>
          <w:sz w:val="24"/>
          <w:szCs w:val="24"/>
          <w:lang w:val="ru-RU"/>
        </w:rPr>
        <w:t>................./.................г.,   с БУЛСТАТ / ЕИК ..................................................., със седалище и адрес на управление - ..............................................................................................................................................</w:t>
      </w:r>
      <w:r>
        <w:rPr>
          <w:sz w:val="24"/>
          <w:szCs w:val="24"/>
          <w:lang w:val="ru-RU"/>
        </w:rPr>
        <w:t>..................</w:t>
      </w:r>
      <w:r w:rsidRPr="00606CFC">
        <w:rPr>
          <w:sz w:val="24"/>
          <w:szCs w:val="24"/>
          <w:lang w:val="ru-RU"/>
        </w:rPr>
        <w:br/>
      </w:r>
      <w:r w:rsidRPr="00606CFC">
        <w:rPr>
          <w:sz w:val="24"/>
          <w:szCs w:val="24"/>
          <w:lang w:val="bg-BG"/>
        </w:rPr>
        <w:t>с адрес за кореспонденция - ........................................................................................</w:t>
      </w:r>
      <w:r>
        <w:rPr>
          <w:sz w:val="24"/>
          <w:szCs w:val="24"/>
          <w:lang w:val="bg-BG"/>
        </w:rPr>
        <w:t>.......................</w:t>
      </w:r>
    </w:p>
    <w:p w:rsidR="00CC2A1E" w:rsidRPr="00606CFC" w:rsidRDefault="00CC2A1E" w:rsidP="00606CFC">
      <w:pPr>
        <w:jc w:val="both"/>
        <w:rPr>
          <w:sz w:val="24"/>
          <w:szCs w:val="24"/>
          <w:lang w:val="bg-BG"/>
        </w:rPr>
      </w:pPr>
      <w:r w:rsidRPr="00606CFC">
        <w:rPr>
          <w:sz w:val="24"/>
          <w:szCs w:val="24"/>
          <w:lang w:val="bg-BG"/>
        </w:rPr>
        <w:t xml:space="preserve">телефон ...................................., факс ................................, </w:t>
      </w:r>
      <w:r w:rsidRPr="00606CFC">
        <w:rPr>
          <w:sz w:val="24"/>
          <w:szCs w:val="24"/>
        </w:rPr>
        <w:t>e</w:t>
      </w:r>
      <w:r w:rsidRPr="00606CFC">
        <w:rPr>
          <w:sz w:val="24"/>
          <w:szCs w:val="24"/>
          <w:lang w:val="bg-BG"/>
        </w:rPr>
        <w:t>-</w:t>
      </w:r>
      <w:r w:rsidRPr="00606CFC">
        <w:rPr>
          <w:sz w:val="24"/>
          <w:szCs w:val="24"/>
        </w:rPr>
        <w:t>mail</w:t>
      </w:r>
      <w:r w:rsidRPr="00606CFC">
        <w:rPr>
          <w:sz w:val="24"/>
          <w:szCs w:val="24"/>
          <w:lang w:val="bg-BG"/>
        </w:rPr>
        <w:t>...............................</w:t>
      </w:r>
      <w:r>
        <w:rPr>
          <w:sz w:val="24"/>
          <w:szCs w:val="24"/>
          <w:lang w:val="bg-BG"/>
        </w:rPr>
        <w:t>.......................</w:t>
      </w:r>
    </w:p>
    <w:p w:rsidR="00CC2A1E" w:rsidRPr="00606CFC" w:rsidRDefault="00CC2A1E" w:rsidP="00606CFC">
      <w:pPr>
        <w:jc w:val="both"/>
        <w:rPr>
          <w:sz w:val="24"/>
          <w:szCs w:val="24"/>
          <w:lang w:val="ru-RU"/>
        </w:rPr>
      </w:pPr>
      <w:r w:rsidRPr="00606CFC">
        <w:rPr>
          <w:sz w:val="24"/>
          <w:szCs w:val="24"/>
          <w:lang w:val="ru-RU"/>
        </w:rPr>
        <w:t>представляван от ...........................................................................................................</w:t>
      </w:r>
      <w:r>
        <w:rPr>
          <w:sz w:val="24"/>
          <w:szCs w:val="24"/>
          <w:lang w:val="ru-RU"/>
        </w:rPr>
        <w:t>.......................</w:t>
      </w:r>
    </w:p>
    <w:p w:rsidR="00CC2A1E" w:rsidRPr="00606CFC" w:rsidRDefault="00CC2A1E" w:rsidP="00606CFC">
      <w:pPr>
        <w:ind w:firstLine="3960"/>
        <w:jc w:val="both"/>
        <w:rPr>
          <w:sz w:val="24"/>
          <w:szCs w:val="24"/>
          <w:lang w:val="ru-RU"/>
        </w:rPr>
      </w:pPr>
      <w:r w:rsidRPr="00606CFC">
        <w:rPr>
          <w:sz w:val="24"/>
          <w:szCs w:val="24"/>
          <w:lang w:val="ru-RU"/>
        </w:rPr>
        <w:t>/трите имена, длъжност или качество на лицето/</w:t>
      </w:r>
    </w:p>
    <w:p w:rsidR="00CC2A1E" w:rsidRPr="00606CFC" w:rsidRDefault="00CC2A1E" w:rsidP="005F67DC">
      <w:pPr>
        <w:ind w:right="97"/>
        <w:jc w:val="both"/>
        <w:rPr>
          <w:spacing w:val="-3"/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………………………….</w:t>
      </w:r>
      <w:r w:rsidRPr="00606CFC">
        <w:rPr>
          <w:sz w:val="24"/>
          <w:szCs w:val="24"/>
          <w:lang w:val="ru-RU"/>
        </w:rPr>
        <w:t>……………………………………………, ЕГН</w:t>
      </w:r>
      <w:r>
        <w:rPr>
          <w:sz w:val="24"/>
          <w:szCs w:val="24"/>
          <w:lang w:val="ru-RU"/>
        </w:rPr>
        <w:t xml:space="preserve"> ………………..</w:t>
      </w:r>
      <w:r w:rsidRPr="00606CFC">
        <w:rPr>
          <w:sz w:val="24"/>
          <w:szCs w:val="24"/>
          <w:lang w:val="ru-RU"/>
        </w:rPr>
        <w:t xml:space="preserve">............, </w:t>
      </w:r>
      <w:r w:rsidRPr="00606CFC">
        <w:rPr>
          <w:sz w:val="24"/>
          <w:szCs w:val="24"/>
          <w:lang w:val="ru-RU"/>
        </w:rPr>
        <w:br/>
      </w:r>
    </w:p>
    <w:p w:rsidR="00CC2A1E" w:rsidRPr="00606CFC" w:rsidRDefault="00CC2A1E" w:rsidP="00C235BE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uppressAutoHyphens/>
        <w:ind w:left="-89" w:right="-69"/>
        <w:jc w:val="center"/>
        <w:rPr>
          <w:spacing w:val="-3"/>
          <w:sz w:val="24"/>
          <w:szCs w:val="24"/>
          <w:lang w:val="ru-RU"/>
        </w:rPr>
      </w:pPr>
    </w:p>
    <w:p w:rsidR="00CC2A1E" w:rsidRPr="00606CFC" w:rsidRDefault="00CC2A1E" w:rsidP="00C235BE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uppressAutoHyphens/>
        <w:ind w:left="-89" w:right="-69" w:firstLine="809"/>
        <w:rPr>
          <w:b/>
          <w:bCs/>
          <w:spacing w:val="-3"/>
          <w:sz w:val="24"/>
          <w:szCs w:val="24"/>
          <w:lang w:val="ru-RU"/>
        </w:rPr>
      </w:pPr>
      <w:r w:rsidRPr="00606CFC">
        <w:rPr>
          <w:b/>
          <w:bCs/>
          <w:spacing w:val="-3"/>
          <w:sz w:val="24"/>
          <w:szCs w:val="24"/>
          <w:lang w:val="ru-RU"/>
        </w:rPr>
        <w:t>УВАЖАЕМИ ГОСПОДИН ДИРЕКТОР,</w:t>
      </w:r>
    </w:p>
    <w:p w:rsidR="00CC2A1E" w:rsidRPr="00606CFC" w:rsidRDefault="00CC2A1E" w:rsidP="00C235BE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uppressAutoHyphens/>
        <w:ind w:left="-89" w:right="-69"/>
        <w:jc w:val="both"/>
        <w:rPr>
          <w:b/>
          <w:bCs/>
          <w:spacing w:val="-3"/>
          <w:sz w:val="24"/>
          <w:szCs w:val="24"/>
          <w:lang w:val="ru-RU"/>
        </w:rPr>
      </w:pPr>
    </w:p>
    <w:p w:rsidR="00CC2A1E" w:rsidRPr="00606CFC" w:rsidRDefault="00CC2A1E" w:rsidP="00C235BE">
      <w:pPr>
        <w:ind w:firstLine="540"/>
        <w:jc w:val="both"/>
        <w:rPr>
          <w:spacing w:val="-3"/>
          <w:sz w:val="24"/>
          <w:szCs w:val="24"/>
          <w:lang w:val="bg-BG"/>
        </w:rPr>
      </w:pPr>
      <w:r w:rsidRPr="00606CFC">
        <w:rPr>
          <w:spacing w:val="-3"/>
          <w:sz w:val="24"/>
          <w:szCs w:val="24"/>
          <w:lang w:val="ru-RU"/>
        </w:rPr>
        <w:tab/>
        <w:t xml:space="preserve">След запознаване с документацията за участие в </w:t>
      </w:r>
      <w:r w:rsidRPr="00606CFC">
        <w:rPr>
          <w:spacing w:val="-3"/>
          <w:sz w:val="24"/>
          <w:szCs w:val="24"/>
          <w:lang w:val="bg-BG"/>
        </w:rPr>
        <w:t>процедурата</w:t>
      </w:r>
      <w:r w:rsidRPr="00606CFC">
        <w:rPr>
          <w:spacing w:val="-3"/>
          <w:sz w:val="24"/>
          <w:szCs w:val="24"/>
          <w:lang w:val="ru-RU"/>
        </w:rPr>
        <w:t xml:space="preserve"> за възлагане на обществена поръчка </w:t>
      </w:r>
      <w:r w:rsidRPr="00606CFC">
        <w:rPr>
          <w:spacing w:val="-3"/>
          <w:sz w:val="24"/>
          <w:szCs w:val="24"/>
          <w:lang w:val="bg-BG"/>
        </w:rPr>
        <w:t>чрез публична покана</w:t>
      </w:r>
      <w:r w:rsidRPr="00606CFC">
        <w:rPr>
          <w:spacing w:val="-3"/>
          <w:sz w:val="24"/>
          <w:szCs w:val="24"/>
          <w:lang w:val="ru-RU"/>
        </w:rPr>
        <w:t xml:space="preserve"> с предмет: </w:t>
      </w:r>
      <w:r w:rsidRPr="00606CFC">
        <w:rPr>
          <w:sz w:val="24"/>
          <w:szCs w:val="24"/>
          <w:lang w:val="ru-RU"/>
        </w:rPr>
        <w:t xml:space="preserve">„Доставка на дърва за отопление“ </w:t>
      </w:r>
      <w:r w:rsidRPr="00606CFC">
        <w:rPr>
          <w:spacing w:val="-3"/>
          <w:sz w:val="24"/>
          <w:szCs w:val="24"/>
          <w:lang w:val="bg-BG"/>
        </w:rPr>
        <w:t>предлагаме да изпълним поръчката при следните условия:</w:t>
      </w:r>
    </w:p>
    <w:p w:rsidR="00CC2A1E" w:rsidRPr="00606CFC" w:rsidRDefault="00CC2A1E" w:rsidP="00C235BE">
      <w:pPr>
        <w:ind w:firstLine="540"/>
        <w:jc w:val="both"/>
        <w:rPr>
          <w:sz w:val="24"/>
          <w:szCs w:val="24"/>
          <w:lang w:val="bg-BG"/>
        </w:rPr>
      </w:pPr>
    </w:p>
    <w:p w:rsidR="00CC2A1E" w:rsidRPr="00606CFC" w:rsidRDefault="00CC2A1E" w:rsidP="00C235BE">
      <w:pPr>
        <w:pStyle w:val="BodyTextIndent"/>
        <w:spacing w:after="0"/>
        <w:ind w:left="0" w:firstLine="709"/>
        <w:jc w:val="both"/>
        <w:rPr>
          <w:sz w:val="24"/>
          <w:szCs w:val="24"/>
        </w:rPr>
      </w:pPr>
      <w:r w:rsidRPr="005F67DC">
        <w:rPr>
          <w:b/>
          <w:bCs/>
          <w:sz w:val="24"/>
          <w:szCs w:val="24"/>
          <w:lang w:val="ru-RU"/>
        </w:rPr>
        <w:t xml:space="preserve">   </w:t>
      </w:r>
      <w:r w:rsidRPr="00606CFC">
        <w:rPr>
          <w:b/>
          <w:bCs/>
          <w:sz w:val="24"/>
          <w:szCs w:val="24"/>
        </w:rPr>
        <w:t xml:space="preserve">І. </w:t>
      </w:r>
      <w:r w:rsidRPr="00606CFC">
        <w:rPr>
          <w:sz w:val="24"/>
          <w:szCs w:val="24"/>
        </w:rPr>
        <w:t xml:space="preserve">Във връзка с публикувана публична покана за възлагане на обществена поръчка с предмет: „Доставка на дърва за </w:t>
      </w:r>
      <w:bookmarkStart w:id="0" w:name="_GoBack"/>
      <w:bookmarkEnd w:id="0"/>
      <w:r w:rsidRPr="00606CFC">
        <w:rPr>
          <w:sz w:val="24"/>
          <w:szCs w:val="24"/>
        </w:rPr>
        <w:t>отопление”, Ви представяме нашето предложение за изпълнение на предмета на поръчката</w:t>
      </w:r>
      <w:r w:rsidRPr="00606CFC">
        <w:rPr>
          <w:color w:val="000000"/>
          <w:sz w:val="24"/>
          <w:szCs w:val="24"/>
        </w:rPr>
        <w:t>, както следва:</w:t>
      </w:r>
    </w:p>
    <w:p w:rsidR="00CC2A1E" w:rsidRPr="00606CFC" w:rsidRDefault="00CC2A1E" w:rsidP="00C235BE">
      <w:pPr>
        <w:pStyle w:val="BodyTextIndent"/>
        <w:spacing w:after="0"/>
        <w:ind w:left="0" w:firstLine="709"/>
        <w:jc w:val="both"/>
        <w:rPr>
          <w:sz w:val="24"/>
          <w:szCs w:val="24"/>
        </w:rPr>
      </w:pPr>
      <w:r w:rsidRPr="00606CFC">
        <w:rPr>
          <w:sz w:val="24"/>
          <w:szCs w:val="24"/>
        </w:rPr>
        <w:t>Гарантираме, че сме в състояние да изпълним качествено поръчката в пълно съответствие с изискванията на Възложителя и предвид обема й.</w:t>
      </w:r>
    </w:p>
    <w:p w:rsidR="00CC2A1E" w:rsidRPr="00606CFC" w:rsidRDefault="00CC2A1E" w:rsidP="00986E17">
      <w:pPr>
        <w:ind w:firstLine="360"/>
        <w:jc w:val="both"/>
        <w:rPr>
          <w:sz w:val="24"/>
          <w:szCs w:val="24"/>
          <w:lang w:val="bg-BG"/>
        </w:rPr>
      </w:pPr>
      <w:r w:rsidRPr="00606CFC">
        <w:rPr>
          <w:sz w:val="24"/>
          <w:szCs w:val="24"/>
          <w:lang w:val="bg-BG"/>
        </w:rPr>
        <w:t>Заявяваме, че всяка доставка ще отговаря на изискванията на възложителя. Доставяните количества дърва ще са сухи, нарязани</w:t>
      </w:r>
      <w:r>
        <w:rPr>
          <w:sz w:val="24"/>
          <w:szCs w:val="24"/>
          <w:lang w:val="bg-BG"/>
        </w:rPr>
        <w:t xml:space="preserve"> </w:t>
      </w:r>
      <w:r w:rsidRPr="00606CFC">
        <w:rPr>
          <w:sz w:val="24"/>
          <w:szCs w:val="24"/>
          <w:lang w:val="bg-BG"/>
        </w:rPr>
        <w:t>във вид готов за горене, от шир</w:t>
      </w:r>
      <w:r>
        <w:rPr>
          <w:sz w:val="24"/>
          <w:szCs w:val="24"/>
          <w:lang w:val="bg-BG"/>
        </w:rPr>
        <w:t xml:space="preserve">околистна дървесина (дъб). </w:t>
      </w:r>
      <w:r w:rsidRPr="00606CFC">
        <w:rPr>
          <w:sz w:val="24"/>
          <w:szCs w:val="24"/>
          <w:lang w:val="bg-BG"/>
        </w:rPr>
        <w:t xml:space="preserve"> Доставката ще се осъществява с наш транспорт до складовете на обектите  в срок до </w:t>
      </w:r>
      <w:r>
        <w:rPr>
          <w:sz w:val="24"/>
          <w:szCs w:val="24"/>
          <w:lang w:val="ru-RU"/>
        </w:rPr>
        <w:t xml:space="preserve">1 </w:t>
      </w:r>
      <w:r>
        <w:rPr>
          <w:sz w:val="24"/>
          <w:szCs w:val="24"/>
          <w:lang w:val="bg-BG"/>
        </w:rPr>
        <w:t>(един) месец</w:t>
      </w:r>
      <w:r w:rsidRPr="00606CFC">
        <w:rPr>
          <w:sz w:val="24"/>
          <w:szCs w:val="24"/>
          <w:lang w:val="bg-BG"/>
        </w:rPr>
        <w:t xml:space="preserve"> след </w:t>
      </w:r>
      <w:r>
        <w:rPr>
          <w:sz w:val="24"/>
          <w:szCs w:val="24"/>
          <w:lang w:val="bg-BG"/>
        </w:rPr>
        <w:t>сключване на договора</w:t>
      </w:r>
      <w:r w:rsidRPr="00606CFC">
        <w:rPr>
          <w:sz w:val="24"/>
          <w:szCs w:val="24"/>
          <w:lang w:val="bg-BG"/>
        </w:rPr>
        <w:t>.</w:t>
      </w:r>
    </w:p>
    <w:p w:rsidR="00CC2A1E" w:rsidRPr="00606CFC" w:rsidRDefault="00CC2A1E" w:rsidP="00986E17">
      <w:pPr>
        <w:widowControl w:val="0"/>
        <w:shd w:val="clear" w:color="auto" w:fill="FFFFFF"/>
        <w:tabs>
          <w:tab w:val="left" w:pos="4854"/>
          <w:tab w:val="left" w:pos="4955"/>
        </w:tabs>
        <w:autoSpaceDE w:val="0"/>
        <w:autoSpaceDN w:val="0"/>
        <w:adjustRightInd w:val="0"/>
        <w:spacing w:line="264" w:lineRule="exact"/>
        <w:ind w:firstLine="993"/>
        <w:jc w:val="both"/>
        <w:rPr>
          <w:spacing w:val="-5"/>
          <w:sz w:val="24"/>
          <w:szCs w:val="24"/>
          <w:lang w:val="bg-BG"/>
        </w:rPr>
      </w:pPr>
      <w:r w:rsidRPr="00606CFC">
        <w:rPr>
          <w:b/>
          <w:bCs/>
          <w:sz w:val="24"/>
          <w:szCs w:val="24"/>
          <w:lang w:val="bg-BG"/>
        </w:rPr>
        <w:t>ІІ</w:t>
      </w:r>
      <w:r w:rsidRPr="00606CFC">
        <w:rPr>
          <w:sz w:val="24"/>
          <w:szCs w:val="24"/>
          <w:lang w:val="bg-BG"/>
        </w:rPr>
        <w:t>. Притежаваме технически възможности и необходимата квалификация на персонала, както и опит в извършването на такива доставки. Запознати сме и приемаме поставените изисквания в документацията за участие в процедурата, включително “</w:t>
      </w:r>
      <w:r w:rsidRPr="00606CFC">
        <w:rPr>
          <w:b/>
          <w:bCs/>
          <w:sz w:val="24"/>
          <w:szCs w:val="24"/>
          <w:lang w:val="bg-BG"/>
        </w:rPr>
        <w:t xml:space="preserve">ПЪЛНО ОПИСАНИЕ НА ПРЕДМЕТА НА ПОРЪЧКАТА И ИЗИСКВАНИЯ КЪМ ИЗПЪЛНЕНИЕТО НА ПОРЪЧКА” </w:t>
      </w:r>
      <w:r w:rsidRPr="00606CFC">
        <w:rPr>
          <w:sz w:val="24"/>
          <w:szCs w:val="24"/>
          <w:lang w:val="bg-BG"/>
        </w:rPr>
        <w:t xml:space="preserve">и клаузите на проектодоговора, като при избирането ни за изпълнител, при същите условия ще сключим договор за изпълнение на поръчката за срок от </w:t>
      </w:r>
      <w:r>
        <w:rPr>
          <w:sz w:val="24"/>
          <w:szCs w:val="24"/>
          <w:lang w:val="ru-RU"/>
        </w:rPr>
        <w:t xml:space="preserve">1 </w:t>
      </w:r>
      <w:r>
        <w:rPr>
          <w:sz w:val="24"/>
          <w:szCs w:val="24"/>
          <w:lang w:val="bg-BG"/>
        </w:rPr>
        <w:t>(един) месец</w:t>
      </w:r>
      <w:r w:rsidRPr="00606CFC">
        <w:rPr>
          <w:spacing w:val="-5"/>
          <w:sz w:val="24"/>
          <w:szCs w:val="24"/>
          <w:lang w:val="bg-BG"/>
        </w:rPr>
        <w:t>, считано от момента на сключването му</w:t>
      </w:r>
      <w:r>
        <w:rPr>
          <w:spacing w:val="-5"/>
          <w:sz w:val="24"/>
          <w:szCs w:val="24"/>
          <w:lang w:val="bg-BG"/>
        </w:rPr>
        <w:t>.</w:t>
      </w:r>
    </w:p>
    <w:p w:rsidR="00CC2A1E" w:rsidRPr="00606CFC" w:rsidRDefault="00CC2A1E" w:rsidP="00C235BE">
      <w:pPr>
        <w:ind w:firstLine="540"/>
        <w:jc w:val="both"/>
        <w:rPr>
          <w:spacing w:val="-3"/>
          <w:sz w:val="24"/>
          <w:szCs w:val="24"/>
          <w:lang w:val="bg-BG"/>
        </w:rPr>
      </w:pPr>
      <w:r w:rsidRPr="005F67DC">
        <w:rPr>
          <w:b/>
          <w:bCs/>
          <w:sz w:val="24"/>
          <w:szCs w:val="24"/>
          <w:lang w:val="ru-RU"/>
        </w:rPr>
        <w:t xml:space="preserve">      </w:t>
      </w:r>
      <w:r w:rsidRPr="00606CFC">
        <w:rPr>
          <w:b/>
          <w:bCs/>
          <w:sz w:val="24"/>
          <w:szCs w:val="24"/>
          <w:lang w:val="bg-BG"/>
        </w:rPr>
        <w:t>ІІІ.</w:t>
      </w:r>
      <w:r w:rsidRPr="00606CFC">
        <w:rPr>
          <w:sz w:val="24"/>
          <w:szCs w:val="24"/>
          <w:lang w:val="bg-BG"/>
        </w:rPr>
        <w:t xml:space="preserve"> </w:t>
      </w:r>
      <w:r w:rsidRPr="00606CFC">
        <w:rPr>
          <w:spacing w:val="-3"/>
          <w:sz w:val="24"/>
          <w:szCs w:val="24"/>
          <w:lang w:val="bg-BG"/>
        </w:rPr>
        <w:t xml:space="preserve">Валидността на нашето предложение е 60 календарни дни от крайния срок за подаване на оферти и ще остане обвързващо за нас, като може да бъде прието по всяко време преди изтичане на този срок. </w:t>
      </w:r>
    </w:p>
    <w:p w:rsidR="00CC2A1E" w:rsidRPr="00606CFC" w:rsidRDefault="00CC2A1E" w:rsidP="00C235BE">
      <w:pPr>
        <w:ind w:firstLine="540"/>
        <w:jc w:val="both"/>
        <w:rPr>
          <w:spacing w:val="-3"/>
          <w:sz w:val="24"/>
          <w:szCs w:val="24"/>
          <w:lang w:val="bg-BG"/>
        </w:rPr>
      </w:pPr>
      <w:r w:rsidRPr="005F67DC">
        <w:rPr>
          <w:b/>
          <w:bCs/>
          <w:spacing w:val="-3"/>
          <w:sz w:val="24"/>
          <w:szCs w:val="24"/>
          <w:lang w:val="ru-RU"/>
        </w:rPr>
        <w:t xml:space="preserve">     </w:t>
      </w:r>
      <w:r w:rsidRPr="00606CFC">
        <w:rPr>
          <w:b/>
          <w:bCs/>
          <w:spacing w:val="-3"/>
          <w:sz w:val="24"/>
          <w:szCs w:val="24"/>
          <w:lang w:val="bg-BG"/>
        </w:rPr>
        <w:t>ІV.</w:t>
      </w:r>
      <w:r w:rsidRPr="00606CFC">
        <w:rPr>
          <w:spacing w:val="-3"/>
          <w:sz w:val="24"/>
          <w:szCs w:val="24"/>
          <w:lang w:val="bg-BG"/>
        </w:rPr>
        <w:t xml:space="preserve"> При избирането ни за изпълнител, приемаме да се считаме обвързани от задълженията и условията, поети от нас с Предложението за изпълнение на поръчката и Предлаганата цена до изтичане на срока на договора за обществена поръчка. </w:t>
      </w:r>
    </w:p>
    <w:p w:rsidR="00CC2A1E" w:rsidRPr="00606CFC" w:rsidRDefault="00CC2A1E" w:rsidP="00C235BE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uppressAutoHyphens/>
        <w:ind w:left="-89" w:right="-69" w:firstLine="629"/>
        <w:jc w:val="both"/>
        <w:rPr>
          <w:sz w:val="24"/>
          <w:szCs w:val="24"/>
          <w:lang w:val="ru-RU"/>
        </w:rPr>
      </w:pPr>
    </w:p>
    <w:p w:rsidR="00CC2A1E" w:rsidRPr="00606CFC" w:rsidRDefault="00CC2A1E" w:rsidP="00C235BE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uppressAutoHyphens/>
        <w:ind w:left="-89" w:right="-69" w:firstLine="629"/>
        <w:jc w:val="both"/>
        <w:rPr>
          <w:sz w:val="24"/>
          <w:szCs w:val="24"/>
          <w:lang w:val="ru-RU"/>
        </w:rPr>
      </w:pPr>
    </w:p>
    <w:p w:rsidR="00CC2A1E" w:rsidRPr="00606CFC" w:rsidRDefault="00CC2A1E" w:rsidP="00C235BE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uppressAutoHyphens/>
        <w:ind w:left="-89" w:right="-69" w:firstLine="629"/>
        <w:jc w:val="both"/>
        <w:rPr>
          <w:sz w:val="24"/>
          <w:szCs w:val="24"/>
          <w:lang w:val="ru-RU"/>
        </w:rPr>
      </w:pPr>
    </w:p>
    <w:p w:rsidR="00CC2A1E" w:rsidRPr="00986E17" w:rsidRDefault="00CC2A1E" w:rsidP="005F67DC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uppressAutoHyphens/>
        <w:ind w:left="-89" w:right="-69" w:firstLine="629"/>
        <w:jc w:val="both"/>
        <w:rPr>
          <w:rFonts w:ascii="Arial" w:hAnsi="Arial" w:cs="Arial"/>
          <w:spacing w:val="-3"/>
          <w:sz w:val="24"/>
          <w:szCs w:val="24"/>
          <w:lang w:val="ru-RU"/>
        </w:rPr>
      </w:pPr>
      <w:r w:rsidRPr="00606CFC">
        <w:rPr>
          <w:sz w:val="24"/>
          <w:szCs w:val="24"/>
          <w:lang w:val="ru-RU"/>
        </w:rPr>
        <w:t>Дата......................201</w:t>
      </w:r>
      <w:r w:rsidRPr="008532F5">
        <w:rPr>
          <w:sz w:val="24"/>
          <w:szCs w:val="24"/>
          <w:lang w:val="ru-RU"/>
        </w:rPr>
        <w:t>4</w:t>
      </w:r>
      <w:r w:rsidRPr="00606CFC">
        <w:rPr>
          <w:sz w:val="24"/>
          <w:szCs w:val="24"/>
          <w:lang w:val="ru-RU"/>
        </w:rPr>
        <w:t xml:space="preserve"> г. </w:t>
      </w:r>
      <w:r w:rsidRPr="00606CFC">
        <w:rPr>
          <w:spacing w:val="-3"/>
          <w:sz w:val="24"/>
          <w:szCs w:val="24"/>
          <w:lang w:val="bg-BG"/>
        </w:rPr>
        <w:tab/>
      </w:r>
      <w:r w:rsidRPr="00606CFC">
        <w:rPr>
          <w:spacing w:val="-3"/>
          <w:sz w:val="24"/>
          <w:szCs w:val="24"/>
          <w:lang w:val="bg-BG"/>
        </w:rPr>
        <w:tab/>
        <w:t xml:space="preserve"> подпис и печат :</w:t>
      </w:r>
      <w:r w:rsidRPr="00606CFC">
        <w:rPr>
          <w:spacing w:val="-3"/>
          <w:sz w:val="24"/>
          <w:szCs w:val="24"/>
          <w:lang w:val="ru-RU"/>
        </w:rPr>
        <w:t xml:space="preserve">  ..............................................</w:t>
      </w:r>
    </w:p>
    <w:sectPr w:rsidR="00CC2A1E" w:rsidRPr="00986E17" w:rsidSect="00B21FB7">
      <w:footerReference w:type="default" r:id="rId7"/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2A1E" w:rsidRDefault="00CC2A1E">
      <w:r>
        <w:separator/>
      </w:r>
    </w:p>
  </w:endnote>
  <w:endnote w:type="continuationSeparator" w:id="0">
    <w:p w:rsidR="00CC2A1E" w:rsidRDefault="00CC2A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2A1E" w:rsidRPr="00FA5C3E" w:rsidRDefault="00CC2A1E" w:rsidP="00280778">
    <w:pPr>
      <w:pStyle w:val="Footer"/>
      <w:framePr w:wrap="auto" w:vAnchor="text" w:hAnchor="margin" w:xAlign="center" w:y="1"/>
      <w:rPr>
        <w:rStyle w:val="PageNumber"/>
        <w:sz w:val="24"/>
        <w:szCs w:val="24"/>
      </w:rPr>
    </w:pPr>
    <w:r w:rsidRPr="00FA5C3E">
      <w:rPr>
        <w:rStyle w:val="PageNumber"/>
        <w:sz w:val="24"/>
        <w:szCs w:val="24"/>
      </w:rPr>
      <w:fldChar w:fldCharType="begin"/>
    </w:r>
    <w:r w:rsidRPr="00FA5C3E">
      <w:rPr>
        <w:rStyle w:val="PageNumber"/>
        <w:sz w:val="24"/>
        <w:szCs w:val="24"/>
      </w:rPr>
      <w:instrText xml:space="preserve">PAGE  </w:instrText>
    </w:r>
    <w:r w:rsidRPr="00FA5C3E">
      <w:rPr>
        <w:rStyle w:val="PageNumber"/>
        <w:sz w:val="24"/>
        <w:szCs w:val="24"/>
      </w:rPr>
      <w:fldChar w:fldCharType="separate"/>
    </w:r>
    <w:r>
      <w:rPr>
        <w:rStyle w:val="PageNumber"/>
        <w:noProof/>
        <w:sz w:val="24"/>
        <w:szCs w:val="24"/>
      </w:rPr>
      <w:t>1</w:t>
    </w:r>
    <w:r w:rsidRPr="00FA5C3E">
      <w:rPr>
        <w:rStyle w:val="PageNumber"/>
        <w:sz w:val="24"/>
        <w:szCs w:val="24"/>
      </w:rPr>
      <w:fldChar w:fldCharType="end"/>
    </w:r>
  </w:p>
  <w:p w:rsidR="00CC2A1E" w:rsidRDefault="00CC2A1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2A1E" w:rsidRDefault="00CC2A1E">
      <w:r>
        <w:separator/>
      </w:r>
    </w:p>
  </w:footnote>
  <w:footnote w:type="continuationSeparator" w:id="0">
    <w:p w:rsidR="00CC2A1E" w:rsidRDefault="00CC2A1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0A2CE8"/>
    <w:multiLevelType w:val="hybridMultilevel"/>
    <w:tmpl w:val="8C0C41A6"/>
    <w:lvl w:ilvl="0" w:tplc="04020003">
      <w:start w:val="1"/>
      <w:numFmt w:val="bullet"/>
      <w:lvlText w:val="o"/>
      <w:lvlJc w:val="left"/>
      <w:pPr>
        <w:tabs>
          <w:tab w:val="num" w:pos="795"/>
        </w:tabs>
        <w:ind w:left="795" w:hanging="360"/>
      </w:pPr>
      <w:rPr>
        <w:rFonts w:ascii="Courier New" w:hAnsi="Courier New" w:cs="Courier New" w:hint="default"/>
      </w:rPr>
    </w:lvl>
    <w:lvl w:ilvl="1" w:tplc="04020003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mirrorMargin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643D"/>
    <w:rsid w:val="0002094C"/>
    <w:rsid w:val="000331EB"/>
    <w:rsid w:val="00033B37"/>
    <w:rsid w:val="00042549"/>
    <w:rsid w:val="00047DF3"/>
    <w:rsid w:val="00064DCD"/>
    <w:rsid w:val="00071EEE"/>
    <w:rsid w:val="00096954"/>
    <w:rsid w:val="000D0FBF"/>
    <w:rsid w:val="000F4CC3"/>
    <w:rsid w:val="001067ED"/>
    <w:rsid w:val="001078B3"/>
    <w:rsid w:val="00115D61"/>
    <w:rsid w:val="00125C37"/>
    <w:rsid w:val="00141B48"/>
    <w:rsid w:val="0018084E"/>
    <w:rsid w:val="00191DF0"/>
    <w:rsid w:val="001F6D20"/>
    <w:rsid w:val="00204CF5"/>
    <w:rsid w:val="002070BC"/>
    <w:rsid w:val="002555CA"/>
    <w:rsid w:val="002747B6"/>
    <w:rsid w:val="00280778"/>
    <w:rsid w:val="00293888"/>
    <w:rsid w:val="002A1C95"/>
    <w:rsid w:val="002B4AF9"/>
    <w:rsid w:val="002C240E"/>
    <w:rsid w:val="002E14C6"/>
    <w:rsid w:val="002F106B"/>
    <w:rsid w:val="00303F17"/>
    <w:rsid w:val="003170A2"/>
    <w:rsid w:val="003175AA"/>
    <w:rsid w:val="00333D11"/>
    <w:rsid w:val="00344320"/>
    <w:rsid w:val="00373999"/>
    <w:rsid w:val="003871F7"/>
    <w:rsid w:val="00395EC6"/>
    <w:rsid w:val="003A6C29"/>
    <w:rsid w:val="003B005E"/>
    <w:rsid w:val="003D6F41"/>
    <w:rsid w:val="003E33E1"/>
    <w:rsid w:val="003F69B8"/>
    <w:rsid w:val="00406931"/>
    <w:rsid w:val="004158E1"/>
    <w:rsid w:val="00423B22"/>
    <w:rsid w:val="004279E3"/>
    <w:rsid w:val="004955B7"/>
    <w:rsid w:val="004A0C01"/>
    <w:rsid w:val="004E2440"/>
    <w:rsid w:val="004F02CD"/>
    <w:rsid w:val="004F0DA7"/>
    <w:rsid w:val="0050701B"/>
    <w:rsid w:val="0051263F"/>
    <w:rsid w:val="0051274B"/>
    <w:rsid w:val="0052138C"/>
    <w:rsid w:val="00544511"/>
    <w:rsid w:val="00556CC8"/>
    <w:rsid w:val="00562116"/>
    <w:rsid w:val="00595B83"/>
    <w:rsid w:val="005B4CFE"/>
    <w:rsid w:val="005D5188"/>
    <w:rsid w:val="005F67DC"/>
    <w:rsid w:val="00606CFC"/>
    <w:rsid w:val="00622366"/>
    <w:rsid w:val="006466D9"/>
    <w:rsid w:val="00647B9B"/>
    <w:rsid w:val="00696EC7"/>
    <w:rsid w:val="006A2BFC"/>
    <w:rsid w:val="006A77DF"/>
    <w:rsid w:val="006B78A3"/>
    <w:rsid w:val="006C2190"/>
    <w:rsid w:val="006C7BF4"/>
    <w:rsid w:val="006D7B19"/>
    <w:rsid w:val="006E0EEA"/>
    <w:rsid w:val="006F1405"/>
    <w:rsid w:val="006F4FDF"/>
    <w:rsid w:val="00712121"/>
    <w:rsid w:val="007212C0"/>
    <w:rsid w:val="00756032"/>
    <w:rsid w:val="007706B6"/>
    <w:rsid w:val="0077076C"/>
    <w:rsid w:val="00790C64"/>
    <w:rsid w:val="007A4090"/>
    <w:rsid w:val="007B20A9"/>
    <w:rsid w:val="007C0034"/>
    <w:rsid w:val="007C2EA9"/>
    <w:rsid w:val="007D0691"/>
    <w:rsid w:val="007D07F0"/>
    <w:rsid w:val="007E7CDD"/>
    <w:rsid w:val="00801AFF"/>
    <w:rsid w:val="00811985"/>
    <w:rsid w:val="00813E3C"/>
    <w:rsid w:val="00842A0F"/>
    <w:rsid w:val="008532F5"/>
    <w:rsid w:val="008614C8"/>
    <w:rsid w:val="00886CF1"/>
    <w:rsid w:val="008A6E7F"/>
    <w:rsid w:val="008B3DFD"/>
    <w:rsid w:val="008B3FB6"/>
    <w:rsid w:val="008B723B"/>
    <w:rsid w:val="008E5316"/>
    <w:rsid w:val="008F3CAF"/>
    <w:rsid w:val="008F4B7B"/>
    <w:rsid w:val="008F646F"/>
    <w:rsid w:val="008F6C9E"/>
    <w:rsid w:val="0093238C"/>
    <w:rsid w:val="0093703A"/>
    <w:rsid w:val="009648B5"/>
    <w:rsid w:val="00977B47"/>
    <w:rsid w:val="009831F4"/>
    <w:rsid w:val="00986E17"/>
    <w:rsid w:val="00987C13"/>
    <w:rsid w:val="009D1C07"/>
    <w:rsid w:val="009E5179"/>
    <w:rsid w:val="009E7848"/>
    <w:rsid w:val="009F1E10"/>
    <w:rsid w:val="009F42FD"/>
    <w:rsid w:val="00A1543E"/>
    <w:rsid w:val="00A26209"/>
    <w:rsid w:val="00A3459D"/>
    <w:rsid w:val="00A34E0E"/>
    <w:rsid w:val="00A446D5"/>
    <w:rsid w:val="00A47E0D"/>
    <w:rsid w:val="00A5679F"/>
    <w:rsid w:val="00A84436"/>
    <w:rsid w:val="00A8447A"/>
    <w:rsid w:val="00AC400E"/>
    <w:rsid w:val="00AF2D01"/>
    <w:rsid w:val="00AF410C"/>
    <w:rsid w:val="00B21FB7"/>
    <w:rsid w:val="00B25188"/>
    <w:rsid w:val="00B2573F"/>
    <w:rsid w:val="00B719DE"/>
    <w:rsid w:val="00B87F0D"/>
    <w:rsid w:val="00BA6E02"/>
    <w:rsid w:val="00BD7139"/>
    <w:rsid w:val="00BE6E0F"/>
    <w:rsid w:val="00C1104E"/>
    <w:rsid w:val="00C235BE"/>
    <w:rsid w:val="00C2466B"/>
    <w:rsid w:val="00C503EA"/>
    <w:rsid w:val="00C512C5"/>
    <w:rsid w:val="00C7210E"/>
    <w:rsid w:val="00C721B6"/>
    <w:rsid w:val="00C92396"/>
    <w:rsid w:val="00CC2A1E"/>
    <w:rsid w:val="00D10D28"/>
    <w:rsid w:val="00D20AEC"/>
    <w:rsid w:val="00D57928"/>
    <w:rsid w:val="00D67BFB"/>
    <w:rsid w:val="00D75E40"/>
    <w:rsid w:val="00D86D0E"/>
    <w:rsid w:val="00D94AAE"/>
    <w:rsid w:val="00DA6F76"/>
    <w:rsid w:val="00DC488A"/>
    <w:rsid w:val="00DE26F6"/>
    <w:rsid w:val="00DE495F"/>
    <w:rsid w:val="00DF1BA1"/>
    <w:rsid w:val="00E007F7"/>
    <w:rsid w:val="00E06835"/>
    <w:rsid w:val="00E2651D"/>
    <w:rsid w:val="00E35832"/>
    <w:rsid w:val="00E56F64"/>
    <w:rsid w:val="00E61626"/>
    <w:rsid w:val="00E94196"/>
    <w:rsid w:val="00EB0295"/>
    <w:rsid w:val="00EC0624"/>
    <w:rsid w:val="00ED4C5E"/>
    <w:rsid w:val="00ED77F3"/>
    <w:rsid w:val="00EE133E"/>
    <w:rsid w:val="00EE6FA1"/>
    <w:rsid w:val="00EE7621"/>
    <w:rsid w:val="00EF062B"/>
    <w:rsid w:val="00F01F88"/>
    <w:rsid w:val="00F044FD"/>
    <w:rsid w:val="00F209F3"/>
    <w:rsid w:val="00F21932"/>
    <w:rsid w:val="00F25CEC"/>
    <w:rsid w:val="00F3394E"/>
    <w:rsid w:val="00F365A5"/>
    <w:rsid w:val="00F617B4"/>
    <w:rsid w:val="00F6329A"/>
    <w:rsid w:val="00F65AE7"/>
    <w:rsid w:val="00F8489F"/>
    <w:rsid w:val="00F8643D"/>
    <w:rsid w:val="00F96409"/>
    <w:rsid w:val="00FA5C3E"/>
    <w:rsid w:val="00FA641C"/>
    <w:rsid w:val="00FA6E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43D"/>
    <w:rPr>
      <w:sz w:val="20"/>
      <w:szCs w:val="20"/>
      <w:lang w:val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rsid w:val="00F8643D"/>
    <w:rPr>
      <w:rFonts w:ascii="Courier New" w:hAnsi="Courier New" w:cs="Courier New"/>
      <w:lang w:val="bg-BG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C235BE"/>
    <w:rPr>
      <w:rFonts w:ascii="Courier New" w:hAnsi="Courier New" w:cs="Courier New"/>
      <w:lang w:val="bg-BG" w:eastAsia="bg-BG"/>
    </w:rPr>
  </w:style>
  <w:style w:type="paragraph" w:customStyle="1" w:styleId="CharCharCharCharCharChar">
    <w:name w:val="Знак Знак Char Char Знак Знак Char Char Знак Знак Char Char"/>
    <w:basedOn w:val="Normal"/>
    <w:uiPriority w:val="99"/>
    <w:rsid w:val="00E94196"/>
    <w:pPr>
      <w:tabs>
        <w:tab w:val="left" w:pos="709"/>
      </w:tabs>
    </w:pPr>
    <w:rPr>
      <w:rFonts w:ascii="Tahoma" w:hAnsi="Tahoma" w:cs="Tahoma"/>
      <w:sz w:val="24"/>
      <w:szCs w:val="24"/>
      <w:lang w:val="pl-PL" w:eastAsia="pl-PL"/>
    </w:rPr>
  </w:style>
  <w:style w:type="paragraph" w:styleId="Footer">
    <w:name w:val="footer"/>
    <w:basedOn w:val="Normal"/>
    <w:link w:val="FooterChar"/>
    <w:uiPriority w:val="99"/>
    <w:rsid w:val="00FA5C3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6466D9"/>
    <w:rPr>
      <w:sz w:val="20"/>
      <w:szCs w:val="20"/>
      <w:lang w:val="en-US"/>
    </w:rPr>
  </w:style>
  <w:style w:type="character" w:styleId="PageNumber">
    <w:name w:val="page number"/>
    <w:basedOn w:val="DefaultParagraphFont"/>
    <w:uiPriority w:val="99"/>
    <w:rsid w:val="00FA5C3E"/>
  </w:style>
  <w:style w:type="paragraph" w:styleId="Header">
    <w:name w:val="header"/>
    <w:basedOn w:val="Normal"/>
    <w:link w:val="HeaderChar"/>
    <w:uiPriority w:val="99"/>
    <w:rsid w:val="00FA5C3E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6466D9"/>
    <w:rPr>
      <w:sz w:val="20"/>
      <w:szCs w:val="20"/>
      <w:lang w:val="en-US"/>
    </w:rPr>
  </w:style>
  <w:style w:type="paragraph" w:customStyle="1" w:styleId="CharCharCharChar">
    <w:name w:val="Char Char Char Char"/>
    <w:basedOn w:val="Normal"/>
    <w:uiPriority w:val="99"/>
    <w:rsid w:val="00D94AAE"/>
    <w:pPr>
      <w:tabs>
        <w:tab w:val="left" w:pos="709"/>
      </w:tabs>
    </w:pPr>
    <w:rPr>
      <w:rFonts w:ascii="Tahoma" w:hAnsi="Tahoma" w:cs="Tahoma"/>
      <w:sz w:val="24"/>
      <w:szCs w:val="24"/>
      <w:lang w:val="pl-PL" w:eastAsia="pl-PL"/>
    </w:rPr>
  </w:style>
  <w:style w:type="paragraph" w:styleId="BodyText2">
    <w:name w:val="Body Text 2"/>
    <w:basedOn w:val="Normal"/>
    <w:link w:val="BodyText2Char"/>
    <w:uiPriority w:val="99"/>
    <w:rsid w:val="00C1104E"/>
    <w:pPr>
      <w:jc w:val="both"/>
    </w:pPr>
    <w:rPr>
      <w:rFonts w:ascii="Arial" w:hAnsi="Arial" w:cs="Arial"/>
      <w:sz w:val="24"/>
      <w:szCs w:val="24"/>
      <w:lang w:val="en-AU" w:eastAsia="en-US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6466D9"/>
    <w:rPr>
      <w:sz w:val="20"/>
      <w:szCs w:val="20"/>
      <w:lang w:val="en-US"/>
    </w:rPr>
  </w:style>
  <w:style w:type="paragraph" w:styleId="BodyTextIndent">
    <w:name w:val="Body Text Indent"/>
    <w:basedOn w:val="Normal"/>
    <w:link w:val="BodyTextIndentChar"/>
    <w:uiPriority w:val="99"/>
    <w:rsid w:val="00C235BE"/>
    <w:pPr>
      <w:spacing w:after="120"/>
      <w:ind w:left="283"/>
    </w:pPr>
    <w:rPr>
      <w:lang w:val="bg-BG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C235BE"/>
    <w:rPr>
      <w:lang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5403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03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03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03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12</TotalTime>
  <Pages>1</Pages>
  <Words>495</Words>
  <Characters>2826</Characters>
  <Application>Microsoft Office Outlook</Application>
  <DocSecurity>0</DocSecurity>
  <Lines>0</Lines>
  <Paragraphs>0</Paragraphs>
  <ScaleCrop>false</ScaleCrop>
  <Company>OPU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на оферта и указание за подготовката й  за  възлагане на обществена поръчка за извършване на извънгаранционно абонаментно  сервизно  обслужване на медицинска техника и апаратура в МБАЛ СВ</dc:title>
  <dc:subject/>
  <dc:creator>Asus</dc:creator>
  <cp:keywords/>
  <dc:description/>
  <cp:lastModifiedBy>invest</cp:lastModifiedBy>
  <cp:revision>25</cp:revision>
  <cp:lastPrinted>2010-06-21T10:01:00Z</cp:lastPrinted>
  <dcterms:created xsi:type="dcterms:W3CDTF">2013-10-18T07:38:00Z</dcterms:created>
  <dcterms:modified xsi:type="dcterms:W3CDTF">2014-01-17T11:41:00Z</dcterms:modified>
</cp:coreProperties>
</file>